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46D44" w14:textId="77777777" w:rsidR="00C22569" w:rsidRDefault="00C22569" w:rsidP="00C225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George BUTTLER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14:paraId="74409F0B" w14:textId="77777777" w:rsidR="00C22569" w:rsidRDefault="00C22569" w:rsidP="00C22569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Man-at-arms.</w:t>
      </w:r>
    </w:p>
    <w:p w14:paraId="6E2264ED" w14:textId="77777777" w:rsidR="00C22569" w:rsidRDefault="00C22569" w:rsidP="00C22569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3886C2B9" w14:textId="77777777" w:rsidR="00C22569" w:rsidRDefault="00C22569" w:rsidP="00C22569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24E8F8F8" w14:textId="77777777" w:rsidR="00C22569" w:rsidRDefault="00C22569" w:rsidP="00C22569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1418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in the garrison at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Harfleur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under the command of Sir Hugh </w:t>
      </w:r>
    </w:p>
    <w:p w14:paraId="18A3F9B1" w14:textId="77777777" w:rsidR="00C22569" w:rsidRDefault="00C22569" w:rsidP="00C22569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Lutterell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65AECC99" w14:textId="77777777" w:rsidR="00C22569" w:rsidRDefault="00C22569" w:rsidP="00C22569">
      <w:pPr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05558E">
        <w:rPr>
          <w:rFonts w:ascii="Times New Roman" w:eastAsia="Times New Roman" w:hAnsi="Times New Roman" w:cs="Times New Roman"/>
          <w:color w:val="000000"/>
          <w:sz w:val="24"/>
          <w:szCs w:val="24"/>
        </w:rPr>
        <w:t>TNA, E101/48/19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 10 July 2020)</w:t>
      </w:r>
    </w:p>
    <w:p w14:paraId="7DEBE67D" w14:textId="77777777" w:rsidR="00C22569" w:rsidRDefault="00C22569" w:rsidP="00C22569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5DF6529A" w14:textId="77777777" w:rsidR="00C22569" w:rsidRDefault="00C22569" w:rsidP="00C22569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4DCBCE43" w14:textId="77777777" w:rsidR="00C22569" w:rsidRDefault="00C22569" w:rsidP="00C22569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18 September 2022   </w:t>
      </w:r>
    </w:p>
    <w:p w14:paraId="0FCCFFA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5DE33" w14:textId="77777777" w:rsidR="00C22569" w:rsidRDefault="00C22569" w:rsidP="009139A6">
      <w:r>
        <w:separator/>
      </w:r>
    </w:p>
  </w:endnote>
  <w:endnote w:type="continuationSeparator" w:id="0">
    <w:p w14:paraId="5A9FBF97" w14:textId="77777777" w:rsidR="00C22569" w:rsidRDefault="00C2256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0B69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969D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899C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8453E" w14:textId="77777777" w:rsidR="00C22569" w:rsidRDefault="00C22569" w:rsidP="009139A6">
      <w:r>
        <w:separator/>
      </w:r>
    </w:p>
  </w:footnote>
  <w:footnote w:type="continuationSeparator" w:id="0">
    <w:p w14:paraId="54F70CCD" w14:textId="77777777" w:rsidR="00C22569" w:rsidRDefault="00C2256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48F5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8338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E290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569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22569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F35E55"/>
  <w15:chartTrackingRefBased/>
  <w15:docId w15:val="{8761E461-5E22-4D25-802B-89A255F18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2569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2022-10-22T20:26:00Z</dcterms:created>
  <dcterms:modified xsi:type="dcterms:W3CDTF">2022-10-22T20:26:00Z</dcterms:modified>
</cp:coreProperties>
</file>